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889AC" w14:textId="77777777" w:rsidR="00AB0C8C" w:rsidRDefault="00AB0C8C" w:rsidP="00AB0C8C">
      <w:pPr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  <w:t xml:space="preserve">                                                 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  <w:t xml:space="preserve">              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                                                 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Miejscowość , data</w:t>
      </w:r>
    </w:p>
    <w:p w14:paraId="55366F10" w14:textId="77777777" w:rsidR="00AB0C8C" w:rsidRPr="00AB0C8C" w:rsidRDefault="00AB0C8C" w:rsidP="00AB0C8C">
      <w:pPr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…………………………..</w:t>
      </w:r>
    </w:p>
    <w:p w14:paraId="244FA204" w14:textId="77777777" w:rsidR="00AB0C8C" w:rsidRPr="00AB0C8C" w:rsidRDefault="00AB0C8C" w:rsidP="00AB0C8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AB0C8C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OFERTA</w:t>
      </w:r>
    </w:p>
    <w:p w14:paraId="1E0727D5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Dane Wykonawcy</w:t>
      </w:r>
    </w:p>
    <w:p w14:paraId="138FC895" w14:textId="77777777" w:rsidR="00AB0C8C" w:rsidRPr="00AB0C8C" w:rsidRDefault="0032390D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Nazwa </w:t>
      </w:r>
      <w:r w:rsidR="00AB0C8C"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…………………………………………………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……….</w:t>
      </w:r>
    </w:p>
    <w:p w14:paraId="0E0ECA6F" w14:textId="0FD42050" w:rsid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Adres………………………………………………………………..</w:t>
      </w:r>
    </w:p>
    <w:p w14:paraId="57E84FF0" w14:textId="37D2B6F1" w:rsidR="00077960" w:rsidRPr="00AB0C8C" w:rsidRDefault="00077960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NIP………………………………</w:t>
      </w:r>
    </w:p>
    <w:p w14:paraId="6878B0AE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Tel……………………………………………………</w:t>
      </w:r>
    </w:p>
    <w:p w14:paraId="3320EA38" w14:textId="53B02184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Adres email…………………………………………………………</w:t>
      </w:r>
    </w:p>
    <w:p w14:paraId="10C6377F" w14:textId="77F9E731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W odpowiedzi  na zapytanie ofertowe </w:t>
      </w:r>
      <w:r w:rsidR="00077960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numer 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z dnia……………</w:t>
      </w:r>
      <w:r w:rsidR="00AA4E18">
        <w:rPr>
          <w:rFonts w:ascii="Times New Roman" w:eastAsia="Calibri" w:hAnsi="Times New Roman" w:cs="Times New Roman"/>
          <w:sz w:val="22"/>
          <w:szCs w:val="22"/>
          <w:lang w:eastAsia="en-US"/>
        </w:rPr>
        <w:t>…….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przedstawiam</w:t>
      </w:r>
      <w:r w:rsidR="0032390D">
        <w:rPr>
          <w:rFonts w:ascii="Times New Roman" w:eastAsia="Calibri" w:hAnsi="Times New Roman" w:cs="Times New Roman"/>
          <w:sz w:val="22"/>
          <w:szCs w:val="22"/>
          <w:lang w:eastAsia="en-US"/>
        </w:rPr>
        <w:t>y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poniższą ofertę</w:t>
      </w:r>
      <w:r w:rsidR="00077960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wraz z harmonogramem. (załącznik dodatkowy).</w:t>
      </w:r>
    </w:p>
    <w:p w14:paraId="1F4BABC0" w14:textId="49273E5B" w:rsidR="00AB0C8C" w:rsidRDefault="0032390D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Koszt </w:t>
      </w:r>
      <w:r w:rsidR="00C227A7">
        <w:rPr>
          <w:rFonts w:ascii="Times New Roman" w:eastAsia="Calibri" w:hAnsi="Times New Roman" w:cs="Times New Roman"/>
          <w:sz w:val="22"/>
          <w:szCs w:val="22"/>
          <w:lang w:eastAsia="en-US"/>
        </w:rPr>
        <w:t>usługi</w:t>
      </w:r>
      <w:r w:rsidR="00077960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łącznie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wynosi ………… zł brutto (słownie:…………………………………………………….)</w:t>
      </w:r>
    </w:p>
    <w:p w14:paraId="544FDE7C" w14:textId="73C4BFC7" w:rsidR="00077960" w:rsidRDefault="005E374D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Czas trwania………………….godzin</w:t>
      </w:r>
      <w:r w:rsidR="00077960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zegarowych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</w:t>
      </w:r>
    </w:p>
    <w:p w14:paraId="5DFE3BA3" w14:textId="3823E25F" w:rsidR="00A161DE" w:rsidRDefault="00A161DE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Miejsce realizacji………………………………………………………………………</w:t>
      </w:r>
    </w:p>
    <w:p w14:paraId="3508A976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Oświadczam, iż zapoznałem/łam się z warunkami zapytania ofertowego i nie wnoszę do niego ża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dnych zastrzeżeń oraz zdobyłam/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em konieczne informacje i wyjaśnienia do przygotowania oferty.</w:t>
      </w:r>
    </w:p>
    <w:p w14:paraId="2859DD00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Oświadczam, iż uważam się za związanego/ą ofertą przez okres </w:t>
      </w:r>
      <w:r w:rsidR="0032390D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30 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dni kalendarzowych licząc od dnia upływu terminu składania ofert.</w:t>
      </w:r>
    </w:p>
    <w:p w14:paraId="1A800745" w14:textId="77777777" w:rsidR="00AB0C8C" w:rsidRPr="00AB0C8C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Oświadczam, iż w przypadku wyboru przez Zamawiającego niniejszej oferty zobowiązuje się do podpisania umowy w terminie i miejscu wskazanym przez Zamawiającego.</w:t>
      </w:r>
    </w:p>
    <w:p w14:paraId="6A596AEB" w14:textId="270297FA" w:rsidR="0032390D" w:rsidRDefault="00AB0C8C" w:rsidP="0008332A">
      <w:pPr>
        <w:spacing w:after="200"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>Oświadcz</w:t>
      </w:r>
      <w:r w:rsidR="0032390D">
        <w:rPr>
          <w:rFonts w:ascii="Times New Roman" w:eastAsia="Calibri" w:hAnsi="Times New Roman" w:cs="Times New Roman"/>
          <w:sz w:val="22"/>
          <w:szCs w:val="22"/>
          <w:lang w:eastAsia="en-US"/>
        </w:rPr>
        <w:t>am</w:t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iż spełniam warunki udziału w postępowaniu </w:t>
      </w:r>
      <w:r w:rsidR="0032390D">
        <w:rPr>
          <w:rFonts w:ascii="Times New Roman" w:eastAsia="Calibri" w:hAnsi="Times New Roman" w:cs="Times New Roman"/>
          <w:sz w:val="22"/>
          <w:szCs w:val="22"/>
          <w:lang w:eastAsia="en-US"/>
        </w:rPr>
        <w:t>zamieszczone w opisie przedmiotu Zapytania ofertowego</w:t>
      </w:r>
      <w:r w:rsidR="00077960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  <w:r w:rsidR="001A3FDA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</w:p>
    <w:p w14:paraId="0367972F" w14:textId="77777777" w:rsidR="0032390D" w:rsidRDefault="0032390D" w:rsidP="00AB0C8C">
      <w:pPr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81FA970" w14:textId="77777777" w:rsidR="00AB0C8C" w:rsidRPr="00AB0C8C" w:rsidRDefault="00AB0C8C" w:rsidP="00AB0C8C">
      <w:pPr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                                    ………………………………………..</w:t>
      </w:r>
    </w:p>
    <w:p w14:paraId="31B3EC7B" w14:textId="77777777" w:rsidR="006F6858" w:rsidRPr="00FD14D8" w:rsidRDefault="00AB0C8C" w:rsidP="00470904">
      <w:pPr>
        <w:spacing w:after="200" w:line="276" w:lineRule="auto"/>
      </w:pP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  <w:r w:rsidRPr="00AB0C8C">
        <w:rPr>
          <w:rFonts w:ascii="Times New Roman" w:eastAsia="Calibri" w:hAnsi="Times New Roman" w:cs="Times New Roman"/>
          <w:sz w:val="22"/>
          <w:szCs w:val="22"/>
          <w:lang w:eastAsia="en-US"/>
        </w:rPr>
        <w:tab/>
        <w:t>Podpis Wykonawcy</w:t>
      </w:r>
    </w:p>
    <w:sectPr w:rsidR="006F6858" w:rsidRPr="00FD14D8" w:rsidSect="00AB0C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1C4C9" w14:textId="77777777" w:rsidR="008D6F16" w:rsidRDefault="008D6F16">
      <w:r>
        <w:separator/>
      </w:r>
    </w:p>
  </w:endnote>
  <w:endnote w:type="continuationSeparator" w:id="0">
    <w:p w14:paraId="259493D2" w14:textId="77777777" w:rsidR="008D6F16" w:rsidRDefault="008D6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18C" w14:textId="77777777" w:rsidR="000B0B39" w:rsidRDefault="000B0B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7D1F8" w14:textId="77777777" w:rsidR="006F6858" w:rsidRPr="00124D4A" w:rsidRDefault="009E74C3" w:rsidP="00124D4A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0" allowOverlap="1" wp14:anchorId="2ADBB1E7" wp14:editId="4944B03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" name="Obraz 53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3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EABF" w14:textId="44B964E0" w:rsidR="006F6858" w:rsidRPr="000B0B39" w:rsidRDefault="009E74C3" w:rsidP="00B01F08">
    <w:pPr>
      <w:pStyle w:val="Stopka"/>
      <w:rPr>
        <w:rFonts w:ascii="Myriad Pro" w:hAnsi="Myriad Pro" w:cs="Myriad Pro"/>
        <w:b/>
        <w:bCs/>
        <w:sz w:val="20"/>
        <w:szCs w:val="20"/>
      </w:rPr>
    </w:pPr>
    <w:r w:rsidRPr="000B0B39">
      <w:rPr>
        <w:noProof/>
        <w:sz w:val="20"/>
        <w:szCs w:val="20"/>
      </w:rPr>
      <w:drawing>
        <wp:anchor distT="0" distB="0" distL="114300" distR="114300" simplePos="0" relativeHeight="251662336" behindDoc="1" locked="0" layoutInCell="1" allowOverlap="1" wp14:anchorId="3A74CBE8" wp14:editId="2DBF5BD9">
          <wp:simplePos x="0" y="0"/>
          <wp:positionH relativeFrom="column">
            <wp:posOffset>5486400</wp:posOffset>
          </wp:positionH>
          <wp:positionV relativeFrom="paragraph">
            <wp:posOffset>-5080</wp:posOffset>
          </wp:positionV>
          <wp:extent cx="414020" cy="57150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0B39" w:rsidRPr="000B0B39">
      <w:rPr>
        <w:noProof/>
        <w:sz w:val="20"/>
        <w:szCs w:val="20"/>
      </w:rPr>
      <w:t xml:space="preserve">                                      Fundusze Europejskie dla Pomorza 2021-2027</w:t>
    </w:r>
  </w:p>
  <w:p w14:paraId="4BE782B8" w14:textId="77777777" w:rsidR="006F6858" w:rsidRPr="005C7934" w:rsidRDefault="006F6858" w:rsidP="0009370E">
    <w:pPr>
      <w:pStyle w:val="Stopka"/>
      <w:jc w:val="right"/>
      <w:rPr>
        <w:rFonts w:ascii="Calibri" w:hAnsi="Calibri" w:cs="Calibri"/>
      </w:rPr>
    </w:pP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ab/>
    </w:r>
    <w:r w:rsidRPr="0009370E">
      <w:rPr>
        <w:sz w:val="18"/>
        <w:szCs w:val="18"/>
      </w:rPr>
      <w:t xml:space="preserve">  </w:t>
    </w:r>
    <w:r w:rsidRPr="0009370E">
      <w:rPr>
        <w:rFonts w:ascii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8C9A" w14:textId="77777777" w:rsidR="008D6F16" w:rsidRDefault="008D6F16">
      <w:r>
        <w:separator/>
      </w:r>
    </w:p>
  </w:footnote>
  <w:footnote w:type="continuationSeparator" w:id="0">
    <w:p w14:paraId="4C3416E9" w14:textId="77777777" w:rsidR="008D6F16" w:rsidRDefault="008D6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0394" w14:textId="77777777" w:rsidR="000B0B39" w:rsidRDefault="000B0B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303A" w14:textId="77777777" w:rsidR="000B0B39" w:rsidRDefault="000B0B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9354" w14:textId="77777777" w:rsidR="006F6858" w:rsidRDefault="009E74C3" w:rsidP="001B4469">
    <w:pPr>
      <w:pStyle w:val="Nagwek"/>
      <w:pBdr>
        <w:bottom w:val="single" w:sz="12" w:space="1" w:color="auto"/>
      </w:pBdr>
      <w:jc w:val="center"/>
    </w:pPr>
    <w:r>
      <w:rPr>
        <w:noProof/>
      </w:rPr>
      <w:drawing>
        <wp:inline distT="0" distB="0" distL="0" distR="0" wp14:anchorId="6B297B95" wp14:editId="3176ED27">
          <wp:extent cx="5019675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DADB2C" w14:textId="77777777" w:rsidR="006F6858" w:rsidRDefault="006F6858" w:rsidP="001B44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71B9"/>
    <w:multiLevelType w:val="multilevel"/>
    <w:tmpl w:val="20966F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D31281"/>
    <w:multiLevelType w:val="multilevel"/>
    <w:tmpl w:val="2C18DD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212CB"/>
    <w:multiLevelType w:val="multilevel"/>
    <w:tmpl w:val="49B047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80622D"/>
    <w:multiLevelType w:val="multilevel"/>
    <w:tmpl w:val="598497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C23724"/>
    <w:multiLevelType w:val="multilevel"/>
    <w:tmpl w:val="5FE0B1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3104A1"/>
    <w:multiLevelType w:val="multilevel"/>
    <w:tmpl w:val="97C4B2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4C319D"/>
    <w:multiLevelType w:val="multilevel"/>
    <w:tmpl w:val="2D9E53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3F2D48"/>
    <w:multiLevelType w:val="hybridMultilevel"/>
    <w:tmpl w:val="08AC29BE"/>
    <w:lvl w:ilvl="0" w:tplc="D07E076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710BB9"/>
    <w:multiLevelType w:val="multilevel"/>
    <w:tmpl w:val="CEBEF9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1E5918"/>
    <w:multiLevelType w:val="hybridMultilevel"/>
    <w:tmpl w:val="8A66CE5C"/>
    <w:lvl w:ilvl="0" w:tplc="A44A17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48AF1C4E"/>
    <w:multiLevelType w:val="multilevel"/>
    <w:tmpl w:val="3154C3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F61F0E"/>
    <w:multiLevelType w:val="multilevel"/>
    <w:tmpl w:val="016260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16445A"/>
    <w:multiLevelType w:val="hybridMultilevel"/>
    <w:tmpl w:val="D72EC1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1530B9"/>
    <w:multiLevelType w:val="multilevel"/>
    <w:tmpl w:val="D9E47E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D603F87"/>
    <w:multiLevelType w:val="hybridMultilevel"/>
    <w:tmpl w:val="9A425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35484"/>
    <w:multiLevelType w:val="hybridMultilevel"/>
    <w:tmpl w:val="3ADEDC16"/>
    <w:lvl w:ilvl="0" w:tplc="F2A6767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6649F3"/>
    <w:multiLevelType w:val="hybridMultilevel"/>
    <w:tmpl w:val="30687514"/>
    <w:lvl w:ilvl="0" w:tplc="E36686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CC132B"/>
    <w:multiLevelType w:val="multilevel"/>
    <w:tmpl w:val="37369D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6E6427"/>
    <w:multiLevelType w:val="multilevel"/>
    <w:tmpl w:val="DAAEEB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8616744">
    <w:abstractNumId w:val="6"/>
  </w:num>
  <w:num w:numId="2" w16cid:durableId="370034315">
    <w:abstractNumId w:val="2"/>
  </w:num>
  <w:num w:numId="3" w16cid:durableId="244192653">
    <w:abstractNumId w:val="18"/>
  </w:num>
  <w:num w:numId="4" w16cid:durableId="1995908313">
    <w:abstractNumId w:val="8"/>
  </w:num>
  <w:num w:numId="5" w16cid:durableId="6445123">
    <w:abstractNumId w:val="13"/>
  </w:num>
  <w:num w:numId="6" w16cid:durableId="407196737">
    <w:abstractNumId w:val="3"/>
  </w:num>
  <w:num w:numId="7" w16cid:durableId="2144152088">
    <w:abstractNumId w:val="5"/>
  </w:num>
  <w:num w:numId="8" w16cid:durableId="1581022300">
    <w:abstractNumId w:val="0"/>
  </w:num>
  <w:num w:numId="9" w16cid:durableId="277297178">
    <w:abstractNumId w:val="17"/>
  </w:num>
  <w:num w:numId="10" w16cid:durableId="439105759">
    <w:abstractNumId w:val="1"/>
  </w:num>
  <w:num w:numId="11" w16cid:durableId="666204754">
    <w:abstractNumId w:val="11"/>
  </w:num>
  <w:num w:numId="12" w16cid:durableId="277180593">
    <w:abstractNumId w:val="10"/>
  </w:num>
  <w:num w:numId="13" w16cid:durableId="1846555493">
    <w:abstractNumId w:val="4"/>
  </w:num>
  <w:num w:numId="14" w16cid:durableId="776556472">
    <w:abstractNumId w:val="9"/>
  </w:num>
  <w:num w:numId="15" w16cid:durableId="1549801220">
    <w:abstractNumId w:val="12"/>
  </w:num>
  <w:num w:numId="16" w16cid:durableId="79718927">
    <w:abstractNumId w:val="7"/>
  </w:num>
  <w:num w:numId="17" w16cid:durableId="721638362">
    <w:abstractNumId w:val="15"/>
  </w:num>
  <w:num w:numId="18" w16cid:durableId="1682270441">
    <w:abstractNumId w:val="14"/>
  </w:num>
  <w:num w:numId="19" w16cid:durableId="7446418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ED"/>
    <w:rsid w:val="00016CBA"/>
    <w:rsid w:val="00051F2F"/>
    <w:rsid w:val="00061F20"/>
    <w:rsid w:val="00077960"/>
    <w:rsid w:val="00080D83"/>
    <w:rsid w:val="0008332A"/>
    <w:rsid w:val="0009370E"/>
    <w:rsid w:val="000B0B39"/>
    <w:rsid w:val="000D283E"/>
    <w:rsid w:val="00100DBB"/>
    <w:rsid w:val="00124D4A"/>
    <w:rsid w:val="00130B23"/>
    <w:rsid w:val="001317DB"/>
    <w:rsid w:val="001A3FDA"/>
    <w:rsid w:val="001B210F"/>
    <w:rsid w:val="001B4469"/>
    <w:rsid w:val="00241C1F"/>
    <w:rsid w:val="002425AE"/>
    <w:rsid w:val="002C6347"/>
    <w:rsid w:val="002D05BE"/>
    <w:rsid w:val="002D3D9D"/>
    <w:rsid w:val="002F03FB"/>
    <w:rsid w:val="00320AAC"/>
    <w:rsid w:val="0032390D"/>
    <w:rsid w:val="00325198"/>
    <w:rsid w:val="0035482A"/>
    <w:rsid w:val="003548B4"/>
    <w:rsid w:val="003619F2"/>
    <w:rsid w:val="00365820"/>
    <w:rsid w:val="003A3781"/>
    <w:rsid w:val="003C554F"/>
    <w:rsid w:val="003C6E58"/>
    <w:rsid w:val="003D65D4"/>
    <w:rsid w:val="0040149C"/>
    <w:rsid w:val="00414478"/>
    <w:rsid w:val="00470904"/>
    <w:rsid w:val="004861BD"/>
    <w:rsid w:val="00492BD3"/>
    <w:rsid w:val="004B70BD"/>
    <w:rsid w:val="004C0F1B"/>
    <w:rsid w:val="0052111D"/>
    <w:rsid w:val="00537F26"/>
    <w:rsid w:val="005760A9"/>
    <w:rsid w:val="00594464"/>
    <w:rsid w:val="005A0BC7"/>
    <w:rsid w:val="005A2B4D"/>
    <w:rsid w:val="005B1641"/>
    <w:rsid w:val="005C7934"/>
    <w:rsid w:val="005E374D"/>
    <w:rsid w:val="00621F12"/>
    <w:rsid w:val="00622781"/>
    <w:rsid w:val="00640BFF"/>
    <w:rsid w:val="006666ED"/>
    <w:rsid w:val="00674AF9"/>
    <w:rsid w:val="0069621B"/>
    <w:rsid w:val="006F209E"/>
    <w:rsid w:val="006F6858"/>
    <w:rsid w:val="006F7D35"/>
    <w:rsid w:val="00723777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56E3A"/>
    <w:rsid w:val="008945D9"/>
    <w:rsid w:val="008B4C46"/>
    <w:rsid w:val="008B4DF5"/>
    <w:rsid w:val="008C139A"/>
    <w:rsid w:val="008D6F16"/>
    <w:rsid w:val="008F30DF"/>
    <w:rsid w:val="0092049E"/>
    <w:rsid w:val="009933E9"/>
    <w:rsid w:val="009C559B"/>
    <w:rsid w:val="009D71C1"/>
    <w:rsid w:val="009E2B89"/>
    <w:rsid w:val="009E74C3"/>
    <w:rsid w:val="009F2CF0"/>
    <w:rsid w:val="00A04690"/>
    <w:rsid w:val="00A10ACC"/>
    <w:rsid w:val="00A161DE"/>
    <w:rsid w:val="00A20E43"/>
    <w:rsid w:val="00A40DD3"/>
    <w:rsid w:val="00A67423"/>
    <w:rsid w:val="00A8311B"/>
    <w:rsid w:val="00A84E0D"/>
    <w:rsid w:val="00AA4E18"/>
    <w:rsid w:val="00AB0C8C"/>
    <w:rsid w:val="00B01F08"/>
    <w:rsid w:val="00B16E8F"/>
    <w:rsid w:val="00B30401"/>
    <w:rsid w:val="00B44A2C"/>
    <w:rsid w:val="00B6637D"/>
    <w:rsid w:val="00BB76D0"/>
    <w:rsid w:val="00BC363C"/>
    <w:rsid w:val="00C068F5"/>
    <w:rsid w:val="00C227A7"/>
    <w:rsid w:val="00C57A50"/>
    <w:rsid w:val="00C62C24"/>
    <w:rsid w:val="00C635B6"/>
    <w:rsid w:val="00CA20F9"/>
    <w:rsid w:val="00CC263D"/>
    <w:rsid w:val="00CD24A4"/>
    <w:rsid w:val="00CE005B"/>
    <w:rsid w:val="00CF1A4A"/>
    <w:rsid w:val="00D0361A"/>
    <w:rsid w:val="00D0675F"/>
    <w:rsid w:val="00D30ADD"/>
    <w:rsid w:val="00D341A9"/>
    <w:rsid w:val="00D43A0D"/>
    <w:rsid w:val="00D46867"/>
    <w:rsid w:val="00D526F3"/>
    <w:rsid w:val="00DB1EBF"/>
    <w:rsid w:val="00DB714A"/>
    <w:rsid w:val="00DC733E"/>
    <w:rsid w:val="00DD09ED"/>
    <w:rsid w:val="00DE1C03"/>
    <w:rsid w:val="00DF57BE"/>
    <w:rsid w:val="00E06500"/>
    <w:rsid w:val="00E17FCC"/>
    <w:rsid w:val="00E51CC7"/>
    <w:rsid w:val="00E57060"/>
    <w:rsid w:val="00E627C6"/>
    <w:rsid w:val="00E87616"/>
    <w:rsid w:val="00E92047"/>
    <w:rsid w:val="00EA5C16"/>
    <w:rsid w:val="00EE30F5"/>
    <w:rsid w:val="00EF000D"/>
    <w:rsid w:val="00F545A3"/>
    <w:rsid w:val="00FB5706"/>
    <w:rsid w:val="00FD14D8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488512"/>
  <w15:docId w15:val="{E36EA6EE-2CC8-4D55-AC32-6DE9163C2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AF9"/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5C79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5C793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44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ERAN~1.I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listownik-mono-Pomorskie-FE-UMWP-UE-EFS-RPO2014-2020-2015.dot</Template>
  <TotalTime>1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Stowarzyszenie WAGA</cp:lastModifiedBy>
  <cp:revision>2</cp:revision>
  <cp:lastPrinted>2017-05-04T09:32:00Z</cp:lastPrinted>
  <dcterms:created xsi:type="dcterms:W3CDTF">2026-03-09T14:33:00Z</dcterms:created>
  <dcterms:modified xsi:type="dcterms:W3CDTF">2026-03-09T14:33:00Z</dcterms:modified>
</cp:coreProperties>
</file>